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BA138" w14:textId="7F6083F8" w:rsidR="00F5058A" w:rsidRDefault="00F5058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Elene BAYLY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6E44FB5A" w14:textId="77777777" w:rsidR="00F5058A" w:rsidRDefault="00F5058A" w:rsidP="009139A6">
      <w:pPr>
        <w:pStyle w:val="NoSpacing"/>
        <w:rPr>
          <w:rFonts w:cs="Times New Roman"/>
          <w:szCs w:val="24"/>
        </w:rPr>
      </w:pPr>
    </w:p>
    <w:p w14:paraId="27529807" w14:textId="77777777" w:rsidR="00F5058A" w:rsidRDefault="00F5058A" w:rsidP="009139A6">
      <w:pPr>
        <w:pStyle w:val="NoSpacing"/>
        <w:rPr>
          <w:rFonts w:cs="Times New Roman"/>
          <w:szCs w:val="24"/>
        </w:rPr>
      </w:pPr>
    </w:p>
    <w:p w14:paraId="3DA03257" w14:textId="05ECBA03" w:rsidR="00F5058A" w:rsidRDefault="00F5058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John, of Rickmansworth(q.v.).</w:t>
      </w:r>
    </w:p>
    <w:p w14:paraId="12F738C9" w14:textId="6FAFC266" w:rsidR="00F5058A" w:rsidRDefault="00F5058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318)</w:t>
      </w:r>
    </w:p>
    <w:p w14:paraId="58472E7A" w14:textId="77777777" w:rsidR="00F5058A" w:rsidRDefault="00F5058A" w:rsidP="009139A6">
      <w:pPr>
        <w:pStyle w:val="NoSpacing"/>
        <w:rPr>
          <w:rFonts w:cs="Times New Roman"/>
          <w:szCs w:val="24"/>
        </w:rPr>
      </w:pPr>
    </w:p>
    <w:p w14:paraId="47945D09" w14:textId="77777777" w:rsidR="00F5058A" w:rsidRDefault="00F5058A" w:rsidP="009139A6">
      <w:pPr>
        <w:pStyle w:val="NoSpacing"/>
        <w:rPr>
          <w:rFonts w:cs="Times New Roman"/>
          <w:szCs w:val="24"/>
        </w:rPr>
      </w:pPr>
    </w:p>
    <w:p w14:paraId="290E7A10" w14:textId="6AFD091E" w:rsidR="00F5058A" w:rsidRDefault="00F5058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>John made her executrix of his Will.   (ibid.)</w:t>
      </w:r>
    </w:p>
    <w:p w14:paraId="0EFBDD9D" w14:textId="77777777" w:rsidR="00F5058A" w:rsidRDefault="00F5058A" w:rsidP="009139A6">
      <w:pPr>
        <w:pStyle w:val="NoSpacing"/>
        <w:rPr>
          <w:rFonts w:cs="Times New Roman"/>
          <w:szCs w:val="24"/>
        </w:rPr>
      </w:pPr>
    </w:p>
    <w:p w14:paraId="72D1931C" w14:textId="77777777" w:rsidR="00F5058A" w:rsidRDefault="00F5058A" w:rsidP="009139A6">
      <w:pPr>
        <w:pStyle w:val="NoSpacing"/>
        <w:rPr>
          <w:rFonts w:cs="Times New Roman"/>
          <w:szCs w:val="24"/>
        </w:rPr>
      </w:pPr>
    </w:p>
    <w:p w14:paraId="097B1967" w14:textId="08A0D9B0" w:rsidR="00F5058A" w:rsidRPr="00F5058A" w:rsidRDefault="00F5058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2023</w:t>
      </w:r>
    </w:p>
    <w:sectPr w:rsidR="00F5058A" w:rsidRPr="00F505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83F9C" w14:textId="77777777" w:rsidR="00F5058A" w:rsidRDefault="00F5058A" w:rsidP="009139A6">
      <w:r>
        <w:separator/>
      </w:r>
    </w:p>
  </w:endnote>
  <w:endnote w:type="continuationSeparator" w:id="0">
    <w:p w14:paraId="008CBF0E" w14:textId="77777777" w:rsidR="00F5058A" w:rsidRDefault="00F505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E7D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AEDA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FE0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B4A47" w14:textId="77777777" w:rsidR="00F5058A" w:rsidRDefault="00F5058A" w:rsidP="009139A6">
      <w:r>
        <w:separator/>
      </w:r>
    </w:p>
  </w:footnote>
  <w:footnote w:type="continuationSeparator" w:id="0">
    <w:p w14:paraId="58A7CC35" w14:textId="77777777" w:rsidR="00F5058A" w:rsidRDefault="00F505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5E0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B69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497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58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058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EE9E7"/>
  <w15:chartTrackingRefBased/>
  <w15:docId w15:val="{7D31D9FA-BD61-40FF-A340-F315968DC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2023-04-16T19:57:00Z</dcterms:created>
  <dcterms:modified xsi:type="dcterms:W3CDTF">2023-04-16T20:04:00Z</dcterms:modified>
</cp:coreProperties>
</file>